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61"/>
      </w:tblGrid>
      <w:tr w:rsidR="00BD5979" w:rsidTr="00046BD0"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BD5979" w:rsidRDefault="00BD5979" w:rsidP="006A63F9">
            <w:pPr>
              <w:rPr>
                <w:sz w:val="28"/>
                <w:szCs w:val="28"/>
              </w:rPr>
            </w:pPr>
            <w:r w:rsidRPr="00046BD0">
              <w:rPr>
                <w:sz w:val="28"/>
                <w:szCs w:val="28"/>
              </w:rPr>
              <w:t xml:space="preserve">В Главную (краевую) </w:t>
            </w:r>
          </w:p>
          <w:p w:rsidR="00BD5979" w:rsidRDefault="00BD5979" w:rsidP="006A63F9">
            <w:pPr>
              <w:rPr>
                <w:sz w:val="28"/>
                <w:szCs w:val="28"/>
              </w:rPr>
            </w:pPr>
            <w:r w:rsidRPr="00046BD0">
              <w:rPr>
                <w:sz w:val="28"/>
                <w:szCs w:val="28"/>
              </w:rPr>
              <w:t xml:space="preserve">аттестационную комиссию   </w:t>
            </w:r>
          </w:p>
          <w:p w:rsidR="00BD5979" w:rsidRDefault="00BD5979" w:rsidP="006A63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Министерства образования</w:t>
            </w:r>
            <w:r w:rsidRPr="00046BD0">
              <w:rPr>
                <w:sz w:val="28"/>
                <w:szCs w:val="28"/>
              </w:rPr>
              <w:t xml:space="preserve"> </w:t>
            </w:r>
          </w:p>
          <w:p w:rsidR="00BD5979" w:rsidRPr="00046BD0" w:rsidRDefault="00BD5979" w:rsidP="006A63F9">
            <w:pPr>
              <w:rPr>
                <w:sz w:val="28"/>
                <w:szCs w:val="28"/>
              </w:rPr>
            </w:pPr>
            <w:r w:rsidRPr="00046BD0">
              <w:rPr>
                <w:sz w:val="28"/>
                <w:szCs w:val="28"/>
              </w:rPr>
              <w:t>Красноярского края</w:t>
            </w:r>
          </w:p>
          <w:p w:rsidR="00BD5979" w:rsidRPr="00934AC6" w:rsidRDefault="00BD5979" w:rsidP="00182C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Горячева Николая Семеновича</w:t>
            </w:r>
            <w:r w:rsidRPr="00934AC6">
              <w:rPr>
                <w:sz w:val="28"/>
                <w:szCs w:val="28"/>
              </w:rPr>
              <w:t xml:space="preserve"> </w:t>
            </w:r>
          </w:p>
          <w:p w:rsidR="00BD5979" w:rsidRDefault="00BD5979" w:rsidP="00A47F6F">
            <w:pPr>
              <w:ind w:left="34"/>
              <w:rPr>
                <w:sz w:val="28"/>
                <w:szCs w:val="28"/>
              </w:rPr>
            </w:pPr>
            <w:r w:rsidRPr="00046BD0">
              <w:rPr>
                <w:sz w:val="28"/>
                <w:szCs w:val="28"/>
              </w:rPr>
              <w:t>пре</w:t>
            </w:r>
            <w:r>
              <w:rPr>
                <w:sz w:val="28"/>
                <w:szCs w:val="28"/>
              </w:rPr>
              <w:t>подавателя м</w:t>
            </w:r>
            <w:r w:rsidRPr="00046BD0">
              <w:rPr>
                <w:sz w:val="28"/>
                <w:szCs w:val="28"/>
              </w:rPr>
              <w:t>униципал</w:t>
            </w:r>
            <w:r>
              <w:rPr>
                <w:sz w:val="28"/>
                <w:szCs w:val="28"/>
              </w:rPr>
              <w:t>ьного казенного</w:t>
            </w:r>
            <w:r w:rsidRPr="00046BD0">
              <w:rPr>
                <w:sz w:val="28"/>
                <w:szCs w:val="28"/>
              </w:rPr>
              <w:t xml:space="preserve"> учреждения  дополнительного образования «Юношеская автомобильная школа»  </w:t>
            </w:r>
          </w:p>
          <w:p w:rsidR="00BD5979" w:rsidRPr="00046BD0" w:rsidRDefault="00BD5979" w:rsidP="00934AC6">
            <w:pPr>
              <w:ind w:left="34"/>
              <w:rPr>
                <w:sz w:val="28"/>
                <w:szCs w:val="28"/>
              </w:rPr>
            </w:pPr>
            <w:r w:rsidRPr="00046BD0">
              <w:rPr>
                <w:sz w:val="28"/>
                <w:szCs w:val="28"/>
              </w:rPr>
              <w:t>ЗАТО  п. Солнечный Красноярского края</w:t>
            </w:r>
          </w:p>
          <w:p w:rsidR="00BD5979" w:rsidRPr="00046BD0" w:rsidRDefault="00BD5979" w:rsidP="00591CF9">
            <w:pPr>
              <w:rPr>
                <w:b/>
                <w:sz w:val="28"/>
                <w:szCs w:val="28"/>
              </w:rPr>
            </w:pPr>
          </w:p>
        </w:tc>
      </w:tr>
    </w:tbl>
    <w:p w:rsidR="00BD5979" w:rsidRPr="00A8071B" w:rsidRDefault="00BD5979" w:rsidP="00591CF9">
      <w:pPr>
        <w:spacing w:before="240" w:after="240"/>
        <w:jc w:val="center"/>
        <w:rPr>
          <w:b/>
          <w:sz w:val="28"/>
          <w:szCs w:val="28"/>
        </w:rPr>
      </w:pPr>
      <w:r w:rsidRPr="00A8071B">
        <w:rPr>
          <w:b/>
          <w:sz w:val="28"/>
          <w:szCs w:val="28"/>
        </w:rPr>
        <w:t>ЗАЯВЛЕНИЕ</w:t>
      </w:r>
      <w:r>
        <w:rPr>
          <w:b/>
          <w:sz w:val="28"/>
          <w:szCs w:val="28"/>
        </w:rPr>
        <w:t>.</w:t>
      </w:r>
    </w:p>
    <w:p w:rsidR="00BD5979" w:rsidRPr="00A8071B" w:rsidRDefault="00BD5979" w:rsidP="00F14DCE">
      <w:pPr>
        <w:tabs>
          <w:tab w:val="right" w:pos="9922"/>
        </w:tabs>
        <w:ind w:firstLine="426"/>
        <w:jc w:val="both"/>
        <w:rPr>
          <w:sz w:val="28"/>
          <w:szCs w:val="28"/>
        </w:rPr>
      </w:pPr>
      <w:r w:rsidRPr="00A8071B">
        <w:rPr>
          <w:sz w:val="28"/>
          <w:szCs w:val="28"/>
        </w:rPr>
        <w:t xml:space="preserve">Прошу аттестовать меня в </w:t>
      </w:r>
      <w:r>
        <w:rPr>
          <w:sz w:val="28"/>
          <w:szCs w:val="28"/>
        </w:rPr>
        <w:t>2016 году на первую</w:t>
      </w:r>
      <w:r w:rsidRPr="00A8071B">
        <w:rPr>
          <w:sz w:val="28"/>
          <w:szCs w:val="28"/>
        </w:rPr>
        <w:t xml:space="preserve"> квалификационную категорию по должности </w:t>
      </w:r>
      <w:r>
        <w:rPr>
          <w:sz w:val="28"/>
          <w:szCs w:val="28"/>
        </w:rPr>
        <w:t>преподаватель.</w:t>
      </w:r>
    </w:p>
    <w:p w:rsidR="00BD5979" w:rsidRPr="00A8071B" w:rsidRDefault="00BD5979" w:rsidP="00F14DC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 Порядком</w:t>
      </w:r>
      <w:r w:rsidRPr="00A8071B">
        <w:rPr>
          <w:sz w:val="28"/>
          <w:szCs w:val="28"/>
        </w:rPr>
        <w:t xml:space="preserve"> аттеста</w:t>
      </w:r>
      <w:r>
        <w:rPr>
          <w:sz w:val="28"/>
          <w:szCs w:val="28"/>
        </w:rPr>
        <w:t xml:space="preserve">ции педагогических </w:t>
      </w:r>
      <w:r w:rsidRPr="00A8071B">
        <w:rPr>
          <w:sz w:val="28"/>
          <w:szCs w:val="28"/>
        </w:rPr>
        <w:t xml:space="preserve"> работников</w:t>
      </w:r>
      <w:r>
        <w:rPr>
          <w:sz w:val="28"/>
          <w:szCs w:val="28"/>
        </w:rPr>
        <w:t xml:space="preserve"> организаций, осуществляющих образовательную деятельность ознакомлен.</w:t>
      </w:r>
    </w:p>
    <w:p w:rsidR="00BD5979" w:rsidRPr="00A8071B" w:rsidRDefault="00BD5979" w:rsidP="00F14DCE">
      <w:pPr>
        <w:tabs>
          <w:tab w:val="right" w:pos="9922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Квалификационной категории не имею.</w:t>
      </w:r>
    </w:p>
    <w:p w:rsidR="00BD5979" w:rsidRPr="00A8071B" w:rsidRDefault="00BD5979" w:rsidP="00F14DCE">
      <w:pPr>
        <w:ind w:firstLine="426"/>
        <w:jc w:val="both"/>
        <w:rPr>
          <w:sz w:val="28"/>
          <w:szCs w:val="28"/>
        </w:rPr>
      </w:pPr>
      <w:r w:rsidRPr="00A8071B">
        <w:rPr>
          <w:sz w:val="28"/>
          <w:szCs w:val="28"/>
        </w:rPr>
        <w:t xml:space="preserve">Основанием для аттестации на указанную в заявлении квалификационную категорию считаю </w:t>
      </w:r>
      <w:r w:rsidRPr="003E6006">
        <w:rPr>
          <w:sz w:val="28"/>
          <w:szCs w:val="28"/>
        </w:rPr>
        <w:t>следующие результаты работы</w:t>
      </w:r>
      <w:r>
        <w:rPr>
          <w:sz w:val="28"/>
          <w:szCs w:val="28"/>
        </w:rPr>
        <w:t>, соответствующие требованиям, предъявляемым к первой квалификационной категории:</w:t>
      </w:r>
    </w:p>
    <w:p w:rsidR="00BD5979" w:rsidRPr="004F00A5" w:rsidRDefault="00BD5979" w:rsidP="007C78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изучил теоретически и применил</w:t>
      </w:r>
      <w:r w:rsidRPr="0082312B">
        <w:rPr>
          <w:sz w:val="28"/>
          <w:szCs w:val="28"/>
        </w:rPr>
        <w:t xml:space="preserve"> на практике материалы по следующим методическим проблемам</w:t>
      </w:r>
      <w:r w:rsidRPr="00AF4C9F">
        <w:rPr>
          <w:sz w:val="28"/>
          <w:szCs w:val="28"/>
        </w:rPr>
        <w:t>:</w:t>
      </w:r>
      <w:r>
        <w:rPr>
          <w:i/>
          <w:sz w:val="28"/>
          <w:szCs w:val="28"/>
        </w:rPr>
        <w:t xml:space="preserve"> </w:t>
      </w:r>
      <w:r w:rsidRPr="004F00A5">
        <w:rPr>
          <w:sz w:val="28"/>
          <w:szCs w:val="28"/>
        </w:rPr>
        <w:t xml:space="preserve">использование ИКТ и проблемного обучения на уроках </w:t>
      </w:r>
      <w:r>
        <w:rPr>
          <w:sz w:val="28"/>
          <w:szCs w:val="28"/>
        </w:rPr>
        <w:t>специальных дисциплин</w:t>
      </w:r>
      <w:r w:rsidRPr="004F00A5">
        <w:rPr>
          <w:sz w:val="28"/>
          <w:szCs w:val="28"/>
        </w:rPr>
        <w:t>; воспитание и развитие личности учащихся через организацию самостоятельной учебно-познавательной деятельности;</w:t>
      </w:r>
      <w:r>
        <w:rPr>
          <w:sz w:val="28"/>
          <w:szCs w:val="28"/>
        </w:rPr>
        <w:t xml:space="preserve"> </w:t>
      </w:r>
      <w:r w:rsidRPr="004F00A5">
        <w:rPr>
          <w:sz w:val="28"/>
          <w:szCs w:val="28"/>
        </w:rPr>
        <w:t>исследовательская де</w:t>
      </w:r>
      <w:r>
        <w:rPr>
          <w:sz w:val="28"/>
          <w:szCs w:val="28"/>
        </w:rPr>
        <w:t>ятельность школьников на уроках специальных дисциплин,</w:t>
      </w:r>
      <w:r w:rsidRPr="004F00A5">
        <w:rPr>
          <w:sz w:val="28"/>
          <w:szCs w:val="28"/>
        </w:rPr>
        <w:t xml:space="preserve"> как фактор социализации личности; интеграция как средство формирования у обучающихся целостного представления о мире.</w:t>
      </w:r>
    </w:p>
    <w:p w:rsidR="00BD5979" w:rsidRPr="0082312B" w:rsidRDefault="00BD5979" w:rsidP="00591CF9">
      <w:pPr>
        <w:ind w:firstLine="540"/>
        <w:jc w:val="both"/>
        <w:rPr>
          <w:sz w:val="28"/>
          <w:szCs w:val="28"/>
        </w:rPr>
      </w:pPr>
      <w:r w:rsidRPr="00A8071B">
        <w:rPr>
          <w:sz w:val="28"/>
          <w:szCs w:val="28"/>
        </w:rPr>
        <w:t xml:space="preserve">В настоящее время работаю над методической </w:t>
      </w:r>
      <w:r>
        <w:rPr>
          <w:sz w:val="28"/>
          <w:szCs w:val="28"/>
        </w:rPr>
        <w:t xml:space="preserve">темой </w:t>
      </w:r>
      <w:r w:rsidRPr="004C5B8C">
        <w:rPr>
          <w:sz w:val="28"/>
          <w:szCs w:val="28"/>
        </w:rPr>
        <w:t>«</w:t>
      </w:r>
      <w:r w:rsidRPr="004C5B8C">
        <w:rPr>
          <w:bCs/>
          <w:sz w:val="28"/>
          <w:szCs w:val="28"/>
        </w:rPr>
        <w:t xml:space="preserve">Дифференцированный подход при обучении учащихся специальным предметам»». </w:t>
      </w:r>
      <w:r w:rsidRPr="004C5B8C">
        <w:rPr>
          <w:sz w:val="28"/>
          <w:szCs w:val="28"/>
        </w:rPr>
        <w:t>С докладами и сообщениям</w:t>
      </w:r>
      <w:r w:rsidRPr="0082312B">
        <w:rPr>
          <w:sz w:val="28"/>
          <w:szCs w:val="28"/>
        </w:rPr>
        <w:t xml:space="preserve">и по данной </w:t>
      </w:r>
      <w:r>
        <w:rPr>
          <w:sz w:val="28"/>
          <w:szCs w:val="28"/>
        </w:rPr>
        <w:t>теме выступал</w:t>
      </w:r>
      <w:r w:rsidRPr="0082312B">
        <w:rPr>
          <w:sz w:val="28"/>
          <w:szCs w:val="28"/>
        </w:rPr>
        <w:t xml:space="preserve"> на заседаниях </w:t>
      </w:r>
      <w:r>
        <w:rPr>
          <w:sz w:val="28"/>
          <w:szCs w:val="28"/>
        </w:rPr>
        <w:t>педагогического совета учреждения</w:t>
      </w:r>
      <w:r w:rsidRPr="0082312B">
        <w:rPr>
          <w:sz w:val="28"/>
          <w:szCs w:val="28"/>
        </w:rPr>
        <w:t>:</w:t>
      </w:r>
    </w:p>
    <w:p w:rsidR="00BD5979" w:rsidRPr="00184185" w:rsidRDefault="00BD5979" w:rsidP="004F00A5">
      <w:pPr>
        <w:ind w:firstLine="426"/>
        <w:jc w:val="both"/>
        <w:rPr>
          <w:i/>
          <w:sz w:val="28"/>
          <w:szCs w:val="28"/>
        </w:rPr>
      </w:pPr>
      <w:r w:rsidRPr="00675770">
        <w:rPr>
          <w:sz w:val="28"/>
          <w:szCs w:val="28"/>
          <w:u w:val="single"/>
        </w:rPr>
        <w:t>Основными задачами в своей педагогической деятельности считаю</w:t>
      </w:r>
      <w:r>
        <w:rPr>
          <w:sz w:val="28"/>
          <w:szCs w:val="28"/>
          <w:u w:val="single"/>
        </w:rPr>
        <w:t>:</w:t>
      </w:r>
    </w:p>
    <w:p w:rsidR="00BD5979" w:rsidRPr="00277252" w:rsidRDefault="00BD5979" w:rsidP="0007019F">
      <w:pPr>
        <w:pStyle w:val="ListParagraph"/>
        <w:tabs>
          <w:tab w:val="left" w:pos="702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7252">
        <w:rPr>
          <w:sz w:val="28"/>
          <w:szCs w:val="28"/>
        </w:rPr>
        <w:t>максимальное раскрытие индивидуальных способностей, дарований ребенка и формирование на этой основе социально-компетентной, мобильной личности, умеющей делать выбор и нести  за него ответственность, а также способной отстаивать свои п</w:t>
      </w:r>
      <w:r>
        <w:rPr>
          <w:sz w:val="28"/>
          <w:szCs w:val="28"/>
        </w:rPr>
        <w:t>рава и свою гражданскую позицию;</w:t>
      </w:r>
    </w:p>
    <w:p w:rsidR="00BD5979" w:rsidRPr="00277252" w:rsidRDefault="00BD5979" w:rsidP="0007019F">
      <w:pPr>
        <w:pStyle w:val="ListParagraph"/>
        <w:tabs>
          <w:tab w:val="left" w:pos="702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7252">
        <w:rPr>
          <w:sz w:val="28"/>
          <w:szCs w:val="28"/>
        </w:rPr>
        <w:t>развитие информационных, учебно-познавательных, коммуникативных компетенций учащихся;</w:t>
      </w:r>
    </w:p>
    <w:p w:rsidR="00BD5979" w:rsidRPr="00277252" w:rsidRDefault="00BD5979" w:rsidP="0007019F">
      <w:pPr>
        <w:pStyle w:val="ListParagraph"/>
        <w:tabs>
          <w:tab w:val="left" w:pos="702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7252">
        <w:rPr>
          <w:sz w:val="28"/>
          <w:szCs w:val="28"/>
        </w:rPr>
        <w:t xml:space="preserve">усиление практического характера образования; </w:t>
      </w:r>
    </w:p>
    <w:p w:rsidR="00BD5979" w:rsidRPr="00277252" w:rsidRDefault="00BD5979" w:rsidP="0007019F">
      <w:pPr>
        <w:pStyle w:val="ListParagraph"/>
        <w:tabs>
          <w:tab w:val="left" w:pos="702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77252">
        <w:rPr>
          <w:sz w:val="28"/>
          <w:szCs w:val="28"/>
        </w:rPr>
        <w:t>отбор эффективных приёмов и нестандартных форм обучения и их применение в учебном процессе;</w:t>
      </w:r>
    </w:p>
    <w:p w:rsidR="00BD5979" w:rsidRPr="00277252" w:rsidRDefault="00BD5979" w:rsidP="0007019F">
      <w:pPr>
        <w:pStyle w:val="ListParagraph"/>
        <w:tabs>
          <w:tab w:val="left" w:pos="702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7252">
        <w:rPr>
          <w:sz w:val="28"/>
          <w:szCs w:val="28"/>
        </w:rPr>
        <w:t>внедрение здоровьесберегающи</w:t>
      </w:r>
      <w:r>
        <w:rPr>
          <w:sz w:val="28"/>
          <w:szCs w:val="28"/>
        </w:rPr>
        <w:t>х технологий на уроках</w:t>
      </w:r>
      <w:r w:rsidRPr="00277252">
        <w:rPr>
          <w:sz w:val="28"/>
          <w:szCs w:val="28"/>
        </w:rPr>
        <w:t xml:space="preserve"> и во внеурочное время;</w:t>
      </w:r>
    </w:p>
    <w:p w:rsidR="00BD5979" w:rsidRPr="00277252" w:rsidRDefault="00BD5979" w:rsidP="0007019F">
      <w:pPr>
        <w:pStyle w:val="ListParagraph"/>
        <w:tabs>
          <w:tab w:val="left" w:pos="702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7252">
        <w:rPr>
          <w:sz w:val="28"/>
          <w:szCs w:val="28"/>
        </w:rPr>
        <w:t>формирование через предметную деятельность экологической культуры школьников;</w:t>
      </w:r>
    </w:p>
    <w:p w:rsidR="00BD5979" w:rsidRPr="00277252" w:rsidRDefault="00BD5979" w:rsidP="0007019F">
      <w:pPr>
        <w:pStyle w:val="ListParagraph"/>
        <w:tabs>
          <w:tab w:val="left" w:pos="702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7252">
        <w:rPr>
          <w:sz w:val="28"/>
          <w:szCs w:val="28"/>
        </w:rPr>
        <w:t xml:space="preserve">развитие у </w:t>
      </w:r>
      <w:r>
        <w:rPr>
          <w:sz w:val="28"/>
          <w:szCs w:val="28"/>
        </w:rPr>
        <w:t>об</w:t>
      </w:r>
      <w:r w:rsidRPr="00277252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277252">
        <w:rPr>
          <w:sz w:val="28"/>
          <w:szCs w:val="28"/>
        </w:rPr>
        <w:t>щихся личностной рефлексии.</w:t>
      </w:r>
    </w:p>
    <w:p w:rsidR="00BD5979" w:rsidRPr="0082312B" w:rsidRDefault="00BD5979" w:rsidP="00F14DCE">
      <w:pPr>
        <w:autoSpaceDE/>
        <w:autoSpaceDN/>
        <w:ind w:firstLine="567"/>
        <w:jc w:val="both"/>
        <w:rPr>
          <w:sz w:val="28"/>
          <w:szCs w:val="28"/>
        </w:rPr>
      </w:pPr>
      <w:r w:rsidRPr="0082312B">
        <w:rPr>
          <w:sz w:val="28"/>
          <w:szCs w:val="28"/>
        </w:rPr>
        <w:t>В результате использования  современных образовательных технологий, проведения внеклассных мероприятий, имею  положительную  динамику роста мотивации к предмет</w:t>
      </w:r>
      <w:r>
        <w:rPr>
          <w:sz w:val="28"/>
          <w:szCs w:val="28"/>
        </w:rPr>
        <w:t>у Основы законодательств в сфере дорожного движения.</w:t>
      </w:r>
    </w:p>
    <w:p w:rsidR="00BD5979" w:rsidRPr="0082312B" w:rsidRDefault="00BD5979" w:rsidP="00F14DCE">
      <w:pPr>
        <w:ind w:firstLine="567"/>
        <w:jc w:val="both"/>
        <w:rPr>
          <w:sz w:val="28"/>
          <w:szCs w:val="28"/>
        </w:rPr>
      </w:pPr>
      <w:r w:rsidRPr="0082312B">
        <w:rPr>
          <w:sz w:val="28"/>
          <w:szCs w:val="28"/>
        </w:rPr>
        <w:t xml:space="preserve">Уровень успеваемости учащихся по моим предметам стабильно </w:t>
      </w:r>
      <w:r w:rsidRPr="00934AC6">
        <w:rPr>
          <w:sz w:val="28"/>
          <w:szCs w:val="28"/>
        </w:rPr>
        <w:t>составляет 85%, качество составляет более 80 %.</w:t>
      </w:r>
    </w:p>
    <w:p w:rsidR="00BD5979" w:rsidRPr="0082312B" w:rsidRDefault="00BD5979" w:rsidP="00F14D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Процент сдачи теоретического экзамена в ГИБДД составляет 80%.</w:t>
      </w:r>
    </w:p>
    <w:p w:rsidR="00BD5979" w:rsidRPr="00800FC2" w:rsidRDefault="00BD5979" w:rsidP="00AC6239">
      <w:pPr>
        <w:ind w:firstLine="567"/>
        <w:jc w:val="both"/>
        <w:rPr>
          <w:sz w:val="28"/>
          <w:szCs w:val="28"/>
        </w:rPr>
      </w:pPr>
      <w:r w:rsidRPr="00800FC2">
        <w:rPr>
          <w:sz w:val="28"/>
          <w:szCs w:val="28"/>
        </w:rPr>
        <w:t>Сообщаю о себе следующие сведения: образование высшее, в 1970 году окончил Красноярский политехнический институт по специальности  автомобильный транспорта, присвоена квалификация инженер-механик.</w:t>
      </w:r>
    </w:p>
    <w:p w:rsidR="00BD5979" w:rsidRPr="00AC6239" w:rsidRDefault="00BD5979" w:rsidP="00AC6239">
      <w:pPr>
        <w:tabs>
          <w:tab w:val="center" w:pos="5670"/>
          <w:tab w:val="left" w:pos="6237"/>
        </w:tabs>
        <w:jc w:val="both"/>
        <w:rPr>
          <w:sz w:val="28"/>
          <w:szCs w:val="28"/>
        </w:rPr>
      </w:pPr>
      <w:r w:rsidRPr="00800FC2">
        <w:rPr>
          <w:sz w:val="28"/>
          <w:szCs w:val="28"/>
        </w:rPr>
        <w:tab/>
        <w:t>Стаж педагогической работы (по специальности) 32 года, в данной должности 32 года, в данном учреждении 8 лет.</w:t>
      </w:r>
    </w:p>
    <w:p w:rsidR="00BD5979" w:rsidRDefault="00BD5979" w:rsidP="00AC6239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Постоянно совершенствую уровень профессиональной компетентности через самообразование, курсы повышения квалификации:</w:t>
      </w:r>
    </w:p>
    <w:p w:rsidR="00BD5979" w:rsidRPr="00184185" w:rsidRDefault="00BD5979" w:rsidP="00AC6239">
      <w:pPr>
        <w:pStyle w:val="ListParagraph"/>
        <w:numPr>
          <w:ilvl w:val="0"/>
          <w:numId w:val="7"/>
        </w:numPr>
        <w:ind w:left="426" w:right="-143" w:hanging="426"/>
        <w:jc w:val="both"/>
        <w:rPr>
          <w:b/>
          <w:sz w:val="28"/>
          <w:szCs w:val="28"/>
        </w:rPr>
      </w:pPr>
      <w:r w:rsidRPr="00184185">
        <w:rPr>
          <w:sz w:val="28"/>
          <w:szCs w:val="28"/>
        </w:rPr>
        <w:t xml:space="preserve">в период  с </w:t>
      </w:r>
      <w:r>
        <w:rPr>
          <w:sz w:val="28"/>
          <w:szCs w:val="28"/>
        </w:rPr>
        <w:t xml:space="preserve">23 марта 2015 по 01 апреля </w:t>
      </w:r>
      <w:smartTag w:uri="urn:schemas-microsoft-com:office:smarttags" w:element="metricconverter">
        <w:smartTagPr>
          <w:attr w:name="ProductID" w:val="2015 г"/>
        </w:smartTagPr>
        <w:r>
          <w:rPr>
            <w:sz w:val="28"/>
            <w:szCs w:val="28"/>
          </w:rPr>
          <w:t>2015 г</w:t>
        </w:r>
      </w:smartTag>
      <w:r>
        <w:rPr>
          <w:sz w:val="28"/>
          <w:szCs w:val="28"/>
        </w:rPr>
        <w:t>. прошел</w:t>
      </w:r>
      <w:r w:rsidRPr="00184185">
        <w:rPr>
          <w:sz w:val="28"/>
          <w:szCs w:val="28"/>
        </w:rPr>
        <w:t xml:space="preserve"> обучение на курсах повышения квалификации </w:t>
      </w:r>
      <w:r>
        <w:rPr>
          <w:sz w:val="28"/>
          <w:szCs w:val="28"/>
        </w:rPr>
        <w:t>в частном образовательном учреждении по дополнительной профессиональной программе «Педагогические и психологические основы деятельности преподавателя по подготовке транспортных средств» в объеме</w:t>
      </w:r>
      <w:r w:rsidRPr="00184185">
        <w:rPr>
          <w:sz w:val="28"/>
          <w:szCs w:val="28"/>
        </w:rPr>
        <w:t xml:space="preserve"> (72 часа).</w:t>
      </w:r>
    </w:p>
    <w:p w:rsidR="00BD5979" w:rsidRDefault="00BD5979" w:rsidP="00D7425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Награжден нагрудным знаком «Почетный работник общего образования Российской Федерации» (Приказ Минобразования № 11-26 от 15.02.2001 года).</w:t>
      </w:r>
    </w:p>
    <w:p w:rsidR="00BD5979" w:rsidRPr="00AC6239" w:rsidRDefault="00BD5979" w:rsidP="00315AC6">
      <w:pPr>
        <w:autoSpaceDE/>
        <w:autoSpaceDN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D82C4D">
        <w:rPr>
          <w:sz w:val="28"/>
          <w:szCs w:val="28"/>
        </w:rPr>
        <w:t xml:space="preserve">а успехи в организации и совершенствовании учебно-воспитательного процесса, формировании интеллектуального и культурного  уровня учащихся </w:t>
      </w:r>
      <w:r>
        <w:rPr>
          <w:sz w:val="28"/>
          <w:szCs w:val="28"/>
        </w:rPr>
        <w:t>имею грамоты от главы  администрации ЗАТО п. Солнечный Красноярского края и администрации учреждения.</w:t>
      </w:r>
      <w:r w:rsidRPr="00AC6239">
        <w:rPr>
          <w:sz w:val="28"/>
          <w:szCs w:val="28"/>
        </w:rPr>
        <w:tab/>
      </w:r>
    </w:p>
    <w:p w:rsidR="00BD5979" w:rsidRPr="00934AC6" w:rsidRDefault="00BD5979" w:rsidP="00934AC6">
      <w:pPr>
        <w:ind w:firstLine="567"/>
        <w:jc w:val="both"/>
        <w:rPr>
          <w:sz w:val="28"/>
          <w:szCs w:val="28"/>
        </w:rPr>
      </w:pPr>
      <w:r w:rsidRPr="0007019F">
        <w:rPr>
          <w:sz w:val="28"/>
          <w:szCs w:val="28"/>
        </w:rPr>
        <w:t>Считаю наиболее приемлемым прохождение аттестации в форме описания результатов профессиональной педагогической деятельности.</w:t>
      </w:r>
    </w:p>
    <w:p w:rsidR="00BD5979" w:rsidRPr="00934AC6" w:rsidRDefault="00BD5979" w:rsidP="00934AC6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34AC6">
        <w:rPr>
          <w:rFonts w:ascii="Times New Roman" w:hAnsi="Times New Roman" w:cs="Times New Roman"/>
          <w:sz w:val="28"/>
          <w:szCs w:val="28"/>
        </w:rPr>
        <w:t xml:space="preserve">С порядком аттестации педагогических работников государственных </w:t>
      </w:r>
      <w:r w:rsidRPr="00934AC6">
        <w:rPr>
          <w:rFonts w:ascii="Times New Roman" w:hAnsi="Times New Roman" w:cs="Times New Roman"/>
          <w:sz w:val="28"/>
          <w:szCs w:val="28"/>
        </w:rPr>
        <w:br/>
        <w:t>и муниципальных образовательных учреждений ознакомлен.</w:t>
      </w:r>
    </w:p>
    <w:p w:rsidR="00BD5979" w:rsidRPr="00934AC6" w:rsidRDefault="00BD5979" w:rsidP="00831CF7">
      <w:pPr>
        <w:pStyle w:val="ConsPlusNonformat"/>
        <w:rPr>
          <w:rFonts w:ascii="Times New Roman" w:hAnsi="Times New Roman" w:cs="Times New Roman"/>
          <w:b/>
          <w:i/>
          <w:sz w:val="28"/>
          <w:szCs w:val="28"/>
        </w:rPr>
      </w:pPr>
    </w:p>
    <w:p w:rsidR="00BD5979" w:rsidRPr="002A0E71" w:rsidRDefault="00BD5979" w:rsidP="00831CF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«25</w:t>
      </w:r>
      <w:r w:rsidRPr="00934AC6">
        <w:rPr>
          <w:rFonts w:ascii="Times New Roman" w:hAnsi="Times New Roman" w:cs="Times New Roman"/>
          <w:sz w:val="28"/>
          <w:szCs w:val="28"/>
        </w:rPr>
        <w:t>»   августа 2016 год</w:t>
      </w:r>
      <w:r>
        <w:rPr>
          <w:rFonts w:ascii="Times New Roman" w:hAnsi="Times New Roman" w:cs="Times New Roman"/>
          <w:sz w:val="28"/>
          <w:szCs w:val="28"/>
        </w:rPr>
        <w:tab/>
      </w:r>
      <w:r w:rsidRPr="002A0E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2A0E71">
        <w:rPr>
          <w:rFonts w:ascii="Times New Roman" w:hAnsi="Times New Roman" w:cs="Times New Roman"/>
          <w:sz w:val="28"/>
          <w:szCs w:val="28"/>
        </w:rPr>
        <w:t>Подпись ___________</w:t>
      </w:r>
    </w:p>
    <w:p w:rsidR="00BD5979" w:rsidRDefault="00BD5979" w:rsidP="00831CF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D5979" w:rsidRDefault="00BD5979" w:rsidP="00831CF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94B09">
        <w:rPr>
          <w:rFonts w:ascii="Times New Roman" w:hAnsi="Times New Roman" w:cs="Times New Roman"/>
          <w:sz w:val="28"/>
          <w:szCs w:val="28"/>
        </w:rPr>
        <w:t>Телефон дом</w:t>
      </w:r>
      <w:r>
        <w:rPr>
          <w:rFonts w:ascii="Times New Roman" w:hAnsi="Times New Roman" w:cs="Times New Roman"/>
          <w:sz w:val="28"/>
          <w:szCs w:val="28"/>
        </w:rPr>
        <w:t>ашний: 8(39156) 21-1-75; телефон служебный: 8(39156)27-9-20;</w:t>
      </w:r>
    </w:p>
    <w:p w:rsidR="00BD5979" w:rsidRPr="00B83D8E" w:rsidRDefault="00BD5979" w:rsidP="00831CF7">
      <w:pPr>
        <w:rPr>
          <w:i/>
          <w:sz w:val="28"/>
          <w:szCs w:val="28"/>
          <w:u w:val="single"/>
        </w:rPr>
      </w:pPr>
      <w:r w:rsidRPr="00D869CB">
        <w:rPr>
          <w:i/>
          <w:sz w:val="28"/>
          <w:szCs w:val="28"/>
          <w:u w:val="single"/>
        </w:rPr>
        <w:t>СОГЛАСОВАНО:</w:t>
      </w:r>
    </w:p>
    <w:p w:rsidR="00BD5979" w:rsidRPr="00994B09" w:rsidRDefault="00BD5979" w:rsidP="00831CF7">
      <w:pPr>
        <w:rPr>
          <w:sz w:val="28"/>
          <w:szCs w:val="28"/>
        </w:rPr>
      </w:pPr>
      <w:r>
        <w:rPr>
          <w:sz w:val="28"/>
          <w:szCs w:val="28"/>
        </w:rPr>
        <w:t>Директор МКУ ДО ЮАШ</w:t>
      </w:r>
      <w:r w:rsidRPr="00994B09">
        <w:rPr>
          <w:sz w:val="28"/>
          <w:szCs w:val="28"/>
        </w:rPr>
        <w:t xml:space="preserve"> </w:t>
      </w:r>
    </w:p>
    <w:p w:rsidR="00BD5979" w:rsidRDefault="00BD5979" w:rsidP="00831CF7">
      <w:pPr>
        <w:rPr>
          <w:sz w:val="28"/>
          <w:szCs w:val="28"/>
        </w:rPr>
      </w:pPr>
      <w:r>
        <w:rPr>
          <w:sz w:val="28"/>
          <w:szCs w:val="28"/>
        </w:rPr>
        <w:t xml:space="preserve">ЗАТО п. Солнечный </w:t>
      </w:r>
    </w:p>
    <w:p w:rsidR="00BD5979" w:rsidRPr="00994B09" w:rsidRDefault="00BD5979" w:rsidP="00831CF7">
      <w:pPr>
        <w:rPr>
          <w:sz w:val="28"/>
          <w:szCs w:val="28"/>
        </w:rPr>
      </w:pPr>
      <w:r>
        <w:rPr>
          <w:sz w:val="28"/>
          <w:szCs w:val="28"/>
        </w:rPr>
        <w:t>Красноярского края</w:t>
      </w:r>
      <w:r w:rsidRPr="00994B09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Pr="0083717A">
        <w:rPr>
          <w:sz w:val="24"/>
          <w:szCs w:val="24"/>
        </w:rPr>
        <w:t>(подпись)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            С. А Абрамчуков</w:t>
      </w:r>
    </w:p>
    <w:p w:rsidR="00BD5979" w:rsidRDefault="00BD5979" w:rsidP="00831CF7">
      <w:pPr>
        <w:rPr>
          <w:sz w:val="28"/>
          <w:szCs w:val="28"/>
        </w:rPr>
      </w:pPr>
      <w:r>
        <w:rPr>
          <w:sz w:val="28"/>
          <w:szCs w:val="28"/>
        </w:rPr>
        <w:t>«25»   августа 2016 год</w:t>
      </w:r>
      <w:r w:rsidRPr="00994B09">
        <w:rPr>
          <w:sz w:val="28"/>
          <w:szCs w:val="28"/>
        </w:rPr>
        <w:t xml:space="preserve"> </w:t>
      </w:r>
    </w:p>
    <w:p w:rsidR="00BD5979" w:rsidRDefault="00BD5979" w:rsidP="00831CF7">
      <w:pPr>
        <w:rPr>
          <w:sz w:val="28"/>
          <w:szCs w:val="28"/>
        </w:rPr>
      </w:pPr>
    </w:p>
    <w:p w:rsidR="00BD5979" w:rsidRDefault="00BD5979" w:rsidP="00831CF7">
      <w:pPr>
        <w:rPr>
          <w:sz w:val="28"/>
          <w:szCs w:val="28"/>
        </w:rPr>
      </w:pPr>
      <w:r>
        <w:rPr>
          <w:sz w:val="28"/>
          <w:szCs w:val="28"/>
        </w:rPr>
        <w:t xml:space="preserve">Методический совет муниципального казенного учреждения дополнительного образования «Юношеская автомобильная школа» ЗАТО </w:t>
      </w:r>
    </w:p>
    <w:p w:rsidR="00BD5979" w:rsidRPr="00994B09" w:rsidRDefault="00BD5979" w:rsidP="00831CF7">
      <w:pPr>
        <w:rPr>
          <w:sz w:val="28"/>
          <w:szCs w:val="28"/>
        </w:rPr>
      </w:pPr>
      <w:r>
        <w:rPr>
          <w:sz w:val="28"/>
          <w:szCs w:val="28"/>
        </w:rPr>
        <w:t>п. Солнечный ходатайствует перед Главной (краевой) аттестационной комиссией о присвоении Горячеву Н. С., преподавателю, первой квалификационной категории.</w:t>
      </w:r>
    </w:p>
    <w:p w:rsidR="00BD5979" w:rsidRDefault="00BD5979" w:rsidP="00831CF7">
      <w:pPr>
        <w:rPr>
          <w:sz w:val="28"/>
          <w:szCs w:val="28"/>
        </w:rPr>
      </w:pPr>
    </w:p>
    <w:p w:rsidR="00BD5979" w:rsidRPr="00994B09" w:rsidRDefault="00BD5979" w:rsidP="00831CF7">
      <w:pPr>
        <w:rPr>
          <w:sz w:val="28"/>
          <w:szCs w:val="28"/>
        </w:rPr>
      </w:pPr>
      <w:r>
        <w:rPr>
          <w:sz w:val="28"/>
          <w:szCs w:val="28"/>
        </w:rPr>
        <w:t>Председатель МС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ab/>
      </w:r>
      <w:r>
        <w:rPr>
          <w:sz w:val="28"/>
          <w:szCs w:val="28"/>
        </w:rPr>
        <w:tab/>
        <w:t xml:space="preserve">               Н. Я. Валл</w:t>
      </w:r>
    </w:p>
    <w:p w:rsidR="00BD5979" w:rsidRPr="00416F7D" w:rsidRDefault="00BD5979" w:rsidP="00831CF7">
      <w:pPr>
        <w:rPr>
          <w:sz w:val="16"/>
          <w:szCs w:val="16"/>
        </w:rPr>
      </w:pPr>
    </w:p>
    <w:p w:rsidR="00BD5979" w:rsidRPr="00994B09" w:rsidRDefault="00BD5979" w:rsidP="00831CF7">
      <w:pPr>
        <w:rPr>
          <w:sz w:val="28"/>
          <w:szCs w:val="28"/>
        </w:rPr>
      </w:pPr>
      <w:r>
        <w:rPr>
          <w:sz w:val="28"/>
          <w:szCs w:val="28"/>
        </w:rPr>
        <w:t>«25»   августа 2016 год</w:t>
      </w:r>
      <w:r w:rsidRPr="00994B09">
        <w:rPr>
          <w:sz w:val="28"/>
          <w:szCs w:val="28"/>
        </w:rPr>
        <w:t>,</w:t>
      </w:r>
    </w:p>
    <w:p w:rsidR="00BD5979" w:rsidRPr="00994B09" w:rsidRDefault="00BD5979" w:rsidP="00831CF7">
      <w:pPr>
        <w:rPr>
          <w:sz w:val="28"/>
          <w:szCs w:val="28"/>
        </w:rPr>
      </w:pPr>
      <w:r>
        <w:rPr>
          <w:sz w:val="28"/>
          <w:szCs w:val="28"/>
        </w:rPr>
        <w:t>№ 1 от 25.08.2016 г.</w:t>
      </w:r>
    </w:p>
    <w:p w:rsidR="00BD5979" w:rsidRPr="00994B09" w:rsidRDefault="00BD5979" w:rsidP="00831CF7">
      <w:pPr>
        <w:rPr>
          <w:sz w:val="28"/>
          <w:szCs w:val="28"/>
        </w:rPr>
      </w:pPr>
    </w:p>
    <w:p w:rsidR="00BD5979" w:rsidRDefault="00BD5979" w:rsidP="00831CF7">
      <w:pPr>
        <w:rPr>
          <w:sz w:val="28"/>
          <w:szCs w:val="28"/>
        </w:rPr>
      </w:pPr>
      <w:r w:rsidRPr="00994B09">
        <w:rPr>
          <w:sz w:val="28"/>
          <w:szCs w:val="28"/>
        </w:rPr>
        <w:t xml:space="preserve">Руководитель </w:t>
      </w:r>
      <w:r>
        <w:rPr>
          <w:sz w:val="28"/>
          <w:szCs w:val="28"/>
        </w:rPr>
        <w:t>администрации</w:t>
      </w:r>
    </w:p>
    <w:p w:rsidR="00BD5979" w:rsidRPr="00994B09" w:rsidRDefault="00BD5979" w:rsidP="00831CF7">
      <w:pPr>
        <w:rPr>
          <w:sz w:val="28"/>
          <w:szCs w:val="28"/>
        </w:rPr>
      </w:pPr>
      <w:r>
        <w:rPr>
          <w:sz w:val="28"/>
          <w:szCs w:val="28"/>
        </w:rPr>
        <w:t xml:space="preserve">ЗАТО п. Солнечный  Красноярского края </w:t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Н. Загора</w:t>
      </w:r>
    </w:p>
    <w:p w:rsidR="00BD5979" w:rsidRPr="00416F7D" w:rsidRDefault="00BD5979" w:rsidP="00831CF7">
      <w:pPr>
        <w:rPr>
          <w:sz w:val="16"/>
          <w:szCs w:val="16"/>
        </w:rPr>
      </w:pPr>
    </w:p>
    <w:p w:rsidR="00BD5979" w:rsidRPr="00D869CB" w:rsidRDefault="00BD5979" w:rsidP="00831CF7">
      <w:pPr>
        <w:rPr>
          <w:sz w:val="28"/>
          <w:szCs w:val="28"/>
        </w:rPr>
      </w:pPr>
      <w:r>
        <w:rPr>
          <w:sz w:val="28"/>
          <w:szCs w:val="28"/>
        </w:rPr>
        <w:t>«___» _________ 2016 год</w:t>
      </w:r>
    </w:p>
    <w:p w:rsidR="00BD5979" w:rsidRDefault="00BD5979" w:rsidP="00591CF9"/>
    <w:sectPr w:rsidR="00BD5979" w:rsidSect="00450F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5979" w:rsidRDefault="00BD5979" w:rsidP="00747922">
      <w:r>
        <w:separator/>
      </w:r>
    </w:p>
  </w:endnote>
  <w:endnote w:type="continuationSeparator" w:id="1">
    <w:p w:rsidR="00BD5979" w:rsidRDefault="00BD5979" w:rsidP="00747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5979" w:rsidRDefault="00BD5979" w:rsidP="00747922">
      <w:r>
        <w:separator/>
      </w:r>
    </w:p>
  </w:footnote>
  <w:footnote w:type="continuationSeparator" w:id="1">
    <w:p w:rsidR="00BD5979" w:rsidRDefault="00BD5979" w:rsidP="007479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62631"/>
    <w:multiLevelType w:val="hybridMultilevel"/>
    <w:tmpl w:val="79D43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AD0794"/>
    <w:multiLevelType w:val="hybridMultilevel"/>
    <w:tmpl w:val="BBE60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9F39C8"/>
    <w:multiLevelType w:val="hybridMultilevel"/>
    <w:tmpl w:val="001CA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940B3F"/>
    <w:multiLevelType w:val="multilevel"/>
    <w:tmpl w:val="51269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2B2BE1"/>
    <w:multiLevelType w:val="hybridMultilevel"/>
    <w:tmpl w:val="041051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D6C6FFE"/>
    <w:multiLevelType w:val="hybridMultilevel"/>
    <w:tmpl w:val="8AE64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5F0492"/>
    <w:multiLevelType w:val="hybridMultilevel"/>
    <w:tmpl w:val="2F785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1904CD"/>
    <w:multiLevelType w:val="hybridMultilevel"/>
    <w:tmpl w:val="BC7A34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D872593"/>
    <w:multiLevelType w:val="hybridMultilevel"/>
    <w:tmpl w:val="678CC8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794E6E43"/>
    <w:multiLevelType w:val="hybridMultilevel"/>
    <w:tmpl w:val="829E52A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7E2F1DB4"/>
    <w:multiLevelType w:val="hybridMultilevel"/>
    <w:tmpl w:val="66A09AB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815111"/>
    <w:multiLevelType w:val="hybridMultilevel"/>
    <w:tmpl w:val="79648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1"/>
  </w:num>
  <w:num w:numId="5">
    <w:abstractNumId w:val="4"/>
  </w:num>
  <w:num w:numId="6">
    <w:abstractNumId w:val="8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1CF9"/>
    <w:rsid w:val="00006A99"/>
    <w:rsid w:val="00025697"/>
    <w:rsid w:val="00034B06"/>
    <w:rsid w:val="00046BD0"/>
    <w:rsid w:val="00054227"/>
    <w:rsid w:val="0006423D"/>
    <w:rsid w:val="0007019F"/>
    <w:rsid w:val="000B2C21"/>
    <w:rsid w:val="000E6E23"/>
    <w:rsid w:val="00127295"/>
    <w:rsid w:val="001273EC"/>
    <w:rsid w:val="0013688F"/>
    <w:rsid w:val="001665FD"/>
    <w:rsid w:val="00182C71"/>
    <w:rsid w:val="00184185"/>
    <w:rsid w:val="00191E43"/>
    <w:rsid w:val="001B0BF5"/>
    <w:rsid w:val="001B3696"/>
    <w:rsid w:val="001D29FA"/>
    <w:rsid w:val="001E5A6A"/>
    <w:rsid w:val="0021773D"/>
    <w:rsid w:val="0022374E"/>
    <w:rsid w:val="00224567"/>
    <w:rsid w:val="00277252"/>
    <w:rsid w:val="00293EFA"/>
    <w:rsid w:val="002A0E71"/>
    <w:rsid w:val="002C3AD6"/>
    <w:rsid w:val="002D2481"/>
    <w:rsid w:val="002E7B9B"/>
    <w:rsid w:val="00304BE0"/>
    <w:rsid w:val="00315AC6"/>
    <w:rsid w:val="003251F5"/>
    <w:rsid w:val="003501E4"/>
    <w:rsid w:val="003705AF"/>
    <w:rsid w:val="003D0230"/>
    <w:rsid w:val="003E6006"/>
    <w:rsid w:val="003F71A0"/>
    <w:rsid w:val="00400C2E"/>
    <w:rsid w:val="00416F7D"/>
    <w:rsid w:val="00450F40"/>
    <w:rsid w:val="004C5B8C"/>
    <w:rsid w:val="004F00A5"/>
    <w:rsid w:val="00527DCB"/>
    <w:rsid w:val="0058201C"/>
    <w:rsid w:val="00591CF9"/>
    <w:rsid w:val="006222A1"/>
    <w:rsid w:val="00640B89"/>
    <w:rsid w:val="006634F0"/>
    <w:rsid w:val="00675770"/>
    <w:rsid w:val="00686EAB"/>
    <w:rsid w:val="006A63F9"/>
    <w:rsid w:val="006C503A"/>
    <w:rsid w:val="00715B01"/>
    <w:rsid w:val="00715CB2"/>
    <w:rsid w:val="00736D19"/>
    <w:rsid w:val="00747922"/>
    <w:rsid w:val="00797751"/>
    <w:rsid w:val="007B2A01"/>
    <w:rsid w:val="007C78B7"/>
    <w:rsid w:val="007E572E"/>
    <w:rsid w:val="00800FC2"/>
    <w:rsid w:val="0082312B"/>
    <w:rsid w:val="00831CF7"/>
    <w:rsid w:val="0083717A"/>
    <w:rsid w:val="00841436"/>
    <w:rsid w:val="00861AC0"/>
    <w:rsid w:val="0086629E"/>
    <w:rsid w:val="008A36CC"/>
    <w:rsid w:val="008B0DB3"/>
    <w:rsid w:val="00934AC6"/>
    <w:rsid w:val="00974D8B"/>
    <w:rsid w:val="00994B09"/>
    <w:rsid w:val="009D72FE"/>
    <w:rsid w:val="00A030A4"/>
    <w:rsid w:val="00A17EF8"/>
    <w:rsid w:val="00A47F6F"/>
    <w:rsid w:val="00A67FAD"/>
    <w:rsid w:val="00A7421E"/>
    <w:rsid w:val="00A8071B"/>
    <w:rsid w:val="00A830AE"/>
    <w:rsid w:val="00A916C6"/>
    <w:rsid w:val="00AC6239"/>
    <w:rsid w:val="00AD3649"/>
    <w:rsid w:val="00AD724E"/>
    <w:rsid w:val="00AF4C9F"/>
    <w:rsid w:val="00B005B6"/>
    <w:rsid w:val="00B23F10"/>
    <w:rsid w:val="00B528DA"/>
    <w:rsid w:val="00B6429F"/>
    <w:rsid w:val="00B83D8E"/>
    <w:rsid w:val="00B90230"/>
    <w:rsid w:val="00BA76C1"/>
    <w:rsid w:val="00BD5979"/>
    <w:rsid w:val="00CC553B"/>
    <w:rsid w:val="00CE2ADB"/>
    <w:rsid w:val="00D10BB5"/>
    <w:rsid w:val="00D20DF3"/>
    <w:rsid w:val="00D26EBC"/>
    <w:rsid w:val="00D51859"/>
    <w:rsid w:val="00D707FC"/>
    <w:rsid w:val="00D74252"/>
    <w:rsid w:val="00D82C4D"/>
    <w:rsid w:val="00D869CB"/>
    <w:rsid w:val="00DD3E2E"/>
    <w:rsid w:val="00DE32D4"/>
    <w:rsid w:val="00E2371F"/>
    <w:rsid w:val="00EF3B80"/>
    <w:rsid w:val="00F14DCE"/>
    <w:rsid w:val="00F43CAB"/>
    <w:rsid w:val="00F7747E"/>
    <w:rsid w:val="00F77536"/>
    <w:rsid w:val="00F92107"/>
    <w:rsid w:val="00F97105"/>
    <w:rsid w:val="00FA0949"/>
    <w:rsid w:val="00FA1D59"/>
    <w:rsid w:val="00FB71A7"/>
    <w:rsid w:val="00FC1C6D"/>
    <w:rsid w:val="00FF2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CF9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A63F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1773D"/>
    <w:pPr>
      <w:ind w:left="720"/>
      <w:contextualSpacing/>
    </w:pPr>
  </w:style>
  <w:style w:type="paragraph" w:styleId="NoSpacing">
    <w:name w:val="No Spacing"/>
    <w:uiPriority w:val="99"/>
    <w:qFormat/>
    <w:rsid w:val="00B6429F"/>
    <w:rPr>
      <w:lang w:eastAsia="en-US"/>
    </w:rPr>
  </w:style>
  <w:style w:type="paragraph" w:styleId="Header">
    <w:name w:val="header"/>
    <w:basedOn w:val="Normal"/>
    <w:link w:val="HeaderChar"/>
    <w:uiPriority w:val="99"/>
    <w:rsid w:val="0074792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47922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74792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4792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7C78B7"/>
    <w:rPr>
      <w:rFonts w:cs="Times New Roman"/>
    </w:rPr>
  </w:style>
  <w:style w:type="paragraph" w:customStyle="1" w:styleId="ConsPlusNonformat">
    <w:name w:val="ConsPlusNonformat"/>
    <w:uiPriority w:val="99"/>
    <w:rsid w:val="00831CF7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994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4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364</TotalTime>
  <Pages>3</Pages>
  <Words>706</Words>
  <Characters>4028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Customer</cp:lastModifiedBy>
  <cp:revision>60</cp:revision>
  <cp:lastPrinted>2014-10-07T12:16:00Z</cp:lastPrinted>
  <dcterms:created xsi:type="dcterms:W3CDTF">2013-09-14T03:45:00Z</dcterms:created>
  <dcterms:modified xsi:type="dcterms:W3CDTF">2016-09-21T07:24:00Z</dcterms:modified>
</cp:coreProperties>
</file>